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EF" w:rsidRDefault="009D3EEF" w:rsidP="00392D37">
      <w:pPr>
        <w:pStyle w:val="Subtitle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9D3EEF" w:rsidRPr="00D67709" w:rsidRDefault="009D3EEF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9D3EEF" w:rsidRPr="00D67709" w:rsidRDefault="009D3EEF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9D3EEF" w:rsidRPr="00D67709" w:rsidRDefault="009D3EEF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9D3EEF" w:rsidRPr="00D67709" w:rsidRDefault="009D3EEF" w:rsidP="00392D37">
      <w:pPr>
        <w:pStyle w:val="Title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9D3EEF" w:rsidRPr="00B24C19" w:rsidRDefault="009D3EEF" w:rsidP="00392D37">
      <w:pPr>
        <w:pStyle w:val="Subtitle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9D3EEF" w:rsidRDefault="009D3EEF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9D3EEF" w:rsidRPr="00284725" w:rsidRDefault="009D3EEF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9D3EEF" w:rsidRPr="00392D37" w:rsidRDefault="009D3EEF" w:rsidP="00392D3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16950">
        <w:rPr>
          <w:rFonts w:ascii="Times New Roman" w:hAnsi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/>
          <w:sz w:val="20"/>
          <w:szCs w:val="20"/>
        </w:rPr>
        <w:t>-</w:t>
      </w:r>
      <w:r w:rsidRPr="00E16950">
        <w:rPr>
          <w:rFonts w:ascii="Times New Roman" w:hAnsi="Times New Roman"/>
          <w:sz w:val="20"/>
          <w:szCs w:val="20"/>
          <w:lang w:val="en-US"/>
        </w:rPr>
        <w:t>mail</w:t>
      </w:r>
      <w:r w:rsidRPr="00392D37">
        <w:rPr>
          <w:rFonts w:ascii="Times New Roman" w:hAnsi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kumiunecha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@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mail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.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/>
          <w:sz w:val="20"/>
          <w:szCs w:val="20"/>
        </w:rPr>
        <w:t xml:space="preserve"> </w:t>
      </w:r>
    </w:p>
    <w:p w:rsidR="009D3EEF" w:rsidRPr="00337CD2" w:rsidRDefault="009D3EEF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9D3EEF" w:rsidRPr="00337CD2" w:rsidRDefault="009D3EEF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9D3EEF" w:rsidRPr="00337CD2" w:rsidRDefault="009D3EEF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9D3EEF" w:rsidRPr="00B150C9" w:rsidRDefault="009D3EEF" w:rsidP="00392D3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150C9">
        <w:rPr>
          <w:rFonts w:ascii="Times New Roman" w:hAnsi="Times New Roman"/>
          <w:b/>
          <w:sz w:val="24"/>
          <w:szCs w:val="24"/>
        </w:rPr>
        <w:t>от 20.05.2019 № 483</w:t>
      </w:r>
    </w:p>
    <w:p w:rsidR="009D3EEF" w:rsidRPr="00FC2DBF" w:rsidRDefault="009D3EEF" w:rsidP="00F85FC1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</w:p>
    <w:p w:rsidR="009D3EEF" w:rsidRDefault="009D3EEF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9D3EEF" w:rsidRDefault="009D3EEF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9D3EEF" w:rsidRPr="005916C2" w:rsidRDefault="009D3EEF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ИНФОРМАЦИЯ</w:t>
      </w:r>
    </w:p>
    <w:p w:rsidR="009D3EEF" w:rsidRDefault="009D3EEF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о  результатах продажи муниципального имущества</w:t>
      </w:r>
    </w:p>
    <w:p w:rsidR="009D3EEF" w:rsidRPr="005916C2" w:rsidRDefault="009D3EEF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без объявления цены</w:t>
      </w:r>
    </w:p>
    <w:p w:rsidR="009D3EEF" w:rsidRPr="005916C2" w:rsidRDefault="009D3EEF" w:rsidP="00F85FC1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9D3EEF" w:rsidRPr="009601E4" w:rsidRDefault="009D3EEF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Продавцом – Комитетом по управлению муниципальным имуществом  Унечского района 1</w:t>
      </w:r>
      <w:r>
        <w:rPr>
          <w:rFonts w:ascii="Times New Roman" w:hAnsi="Times New Roman"/>
          <w:sz w:val="26"/>
          <w:szCs w:val="26"/>
        </w:rPr>
        <w:t>7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 в 1</w:t>
      </w:r>
      <w:r>
        <w:rPr>
          <w:rFonts w:ascii="Times New Roman" w:hAnsi="Times New Roman"/>
          <w:sz w:val="26"/>
          <w:szCs w:val="26"/>
        </w:rPr>
        <w:t>4</w:t>
      </w:r>
      <w:r w:rsidRPr="009601E4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>3</w:t>
      </w:r>
      <w:r w:rsidRPr="009601E4">
        <w:rPr>
          <w:rFonts w:ascii="Times New Roman" w:hAnsi="Times New Roman"/>
          <w:sz w:val="26"/>
          <w:szCs w:val="26"/>
        </w:rPr>
        <w:t>0 часов по московскому времени по адресу: Брянская область, г. Унеча, пл. Ленина, д. 1, каб. 206, проведен</w:t>
      </w:r>
      <w:r>
        <w:rPr>
          <w:rFonts w:ascii="Times New Roman" w:hAnsi="Times New Roman"/>
          <w:sz w:val="26"/>
          <w:szCs w:val="26"/>
        </w:rPr>
        <w:t>а</w:t>
      </w:r>
      <w:r w:rsidRPr="009601E4">
        <w:rPr>
          <w:rFonts w:ascii="Times New Roman" w:hAnsi="Times New Roman"/>
          <w:sz w:val="26"/>
          <w:szCs w:val="26"/>
        </w:rPr>
        <w:t xml:space="preserve"> продаж</w:t>
      </w:r>
      <w:r>
        <w:rPr>
          <w:rFonts w:ascii="Times New Roman" w:hAnsi="Times New Roman"/>
          <w:sz w:val="26"/>
          <w:szCs w:val="26"/>
        </w:rPr>
        <w:t>а</w:t>
      </w:r>
      <w:r w:rsidRPr="009601E4">
        <w:rPr>
          <w:rFonts w:ascii="Times New Roman" w:hAnsi="Times New Roman"/>
          <w:sz w:val="26"/>
          <w:szCs w:val="26"/>
        </w:rPr>
        <w:t xml:space="preserve"> муниципального имущества</w:t>
      </w:r>
      <w:r>
        <w:rPr>
          <w:rFonts w:ascii="Times New Roman" w:hAnsi="Times New Roman"/>
          <w:sz w:val="26"/>
          <w:szCs w:val="26"/>
        </w:rPr>
        <w:t xml:space="preserve"> без объявления цены</w:t>
      </w:r>
      <w:r w:rsidRPr="009601E4">
        <w:rPr>
          <w:rFonts w:ascii="Times New Roman" w:hAnsi="Times New Roman"/>
          <w:sz w:val="26"/>
          <w:szCs w:val="26"/>
        </w:rPr>
        <w:t>:</w:t>
      </w:r>
    </w:p>
    <w:p w:rsidR="009D3EEF" w:rsidRPr="009601E4" w:rsidRDefault="009D3EEF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Лот № </w:t>
      </w:r>
      <w:r>
        <w:rPr>
          <w:rFonts w:ascii="Times New Roman" w:hAnsi="Times New Roman"/>
          <w:sz w:val="26"/>
          <w:szCs w:val="26"/>
        </w:rPr>
        <w:t>1</w:t>
      </w:r>
      <w:r w:rsidRPr="009601E4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Н</w:t>
      </w:r>
      <w:r w:rsidRPr="009601E4">
        <w:rPr>
          <w:rFonts w:ascii="Times New Roman" w:hAnsi="Times New Roman"/>
          <w:bCs/>
          <w:sz w:val="26"/>
          <w:szCs w:val="26"/>
        </w:rPr>
        <w:t xml:space="preserve">ежилое помещение, </w:t>
      </w:r>
      <w:r w:rsidRPr="009601E4">
        <w:rPr>
          <w:rFonts w:ascii="Times New Roman" w:hAnsi="Times New Roman"/>
          <w:sz w:val="26"/>
          <w:szCs w:val="26"/>
        </w:rPr>
        <w:t>назначение: нежилое, этаж 1, общая площадь 11,3 кв.м., кадастровый номер: 32:27:0430426:109</w:t>
      </w:r>
      <w:r w:rsidRPr="009601E4">
        <w:rPr>
          <w:rFonts w:ascii="Times New Roman" w:hAnsi="Times New Roman"/>
          <w:bCs/>
          <w:sz w:val="26"/>
          <w:szCs w:val="26"/>
        </w:rPr>
        <w:t xml:space="preserve">, местоположение: </w:t>
      </w:r>
      <w:r w:rsidRPr="009601E4">
        <w:rPr>
          <w:rFonts w:ascii="Times New Roman" w:hAnsi="Times New Roman"/>
          <w:sz w:val="26"/>
          <w:szCs w:val="26"/>
        </w:rPr>
        <w:t>Брянская область, Унечский район, г. Унеча, ул. Строителей, д. 8, помещение 2.</w:t>
      </w:r>
    </w:p>
    <w:p w:rsidR="009D3EEF" w:rsidRPr="007974C5" w:rsidRDefault="009D3EEF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Цена сделки продажи </w:t>
      </w:r>
      <w:r w:rsidRPr="007974C5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10 000</w:t>
      </w:r>
      <w:r w:rsidRPr="007974C5">
        <w:rPr>
          <w:rFonts w:ascii="Times New Roman" w:hAnsi="Times New Roman"/>
          <w:sz w:val="26"/>
          <w:szCs w:val="26"/>
        </w:rPr>
        <w:t>,0 (Десять тысяч) рублей.</w:t>
      </w:r>
    </w:p>
    <w:p w:rsidR="009D3EEF" w:rsidRPr="007974C5" w:rsidRDefault="009D3EEF" w:rsidP="009601E4">
      <w:pPr>
        <w:pStyle w:val="NoSpacing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7974C5">
        <w:rPr>
          <w:rFonts w:ascii="Times New Roman" w:hAnsi="Times New Roman"/>
          <w:sz w:val="26"/>
          <w:szCs w:val="26"/>
        </w:rPr>
        <w:t xml:space="preserve">Победитель  –  </w:t>
      </w:r>
      <w:r>
        <w:rPr>
          <w:rFonts w:ascii="Times New Roman" w:hAnsi="Times New Roman"/>
          <w:sz w:val="26"/>
          <w:szCs w:val="26"/>
        </w:rPr>
        <w:t>Сытькова Ирина Николаевна</w:t>
      </w:r>
    </w:p>
    <w:p w:rsidR="009D3EEF" w:rsidRPr="005916C2" w:rsidRDefault="009D3EEF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916C2">
        <w:rPr>
          <w:rFonts w:ascii="Times New Roman" w:hAnsi="Times New Roman"/>
          <w:sz w:val="26"/>
          <w:szCs w:val="26"/>
        </w:rPr>
        <w:t>родаж</w:t>
      </w:r>
      <w:r>
        <w:rPr>
          <w:rFonts w:ascii="Times New Roman" w:hAnsi="Times New Roman"/>
          <w:sz w:val="26"/>
          <w:szCs w:val="26"/>
        </w:rPr>
        <w:t>у</w:t>
      </w:r>
      <w:r w:rsidRPr="005916C2">
        <w:rPr>
          <w:rFonts w:ascii="Times New Roman" w:hAnsi="Times New Roman"/>
          <w:sz w:val="26"/>
          <w:szCs w:val="26"/>
        </w:rPr>
        <w:t xml:space="preserve"> муниципального имущества </w:t>
      </w:r>
      <w:r>
        <w:rPr>
          <w:rFonts w:ascii="Times New Roman" w:hAnsi="Times New Roman"/>
          <w:sz w:val="26"/>
          <w:szCs w:val="26"/>
        </w:rPr>
        <w:t>без объявления цены</w:t>
      </w:r>
      <w:r w:rsidRPr="005916C2">
        <w:rPr>
          <w:rFonts w:ascii="Times New Roman" w:hAnsi="Times New Roman"/>
          <w:sz w:val="26"/>
          <w:szCs w:val="26"/>
        </w:rPr>
        <w:t>, назначенн</w:t>
      </w:r>
      <w:r>
        <w:rPr>
          <w:rFonts w:ascii="Times New Roman" w:hAnsi="Times New Roman"/>
          <w:sz w:val="26"/>
          <w:szCs w:val="26"/>
        </w:rPr>
        <w:t>ую</w:t>
      </w:r>
      <w:r w:rsidRPr="005916C2">
        <w:rPr>
          <w:rFonts w:ascii="Times New Roman" w:hAnsi="Times New Roman"/>
          <w:sz w:val="26"/>
          <w:szCs w:val="26"/>
        </w:rPr>
        <w:t xml:space="preserve"> продавцом – Комитетом по управлению муниципальным имуществом Унечского района на </w:t>
      </w:r>
      <w:r>
        <w:rPr>
          <w:rFonts w:ascii="Times New Roman" w:hAnsi="Times New Roman"/>
          <w:sz w:val="26"/>
          <w:szCs w:val="26"/>
        </w:rPr>
        <w:t xml:space="preserve"> 17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мая</w:t>
      </w:r>
      <w:r w:rsidRPr="005916C2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года: </w:t>
      </w:r>
    </w:p>
    <w:p w:rsidR="009D3EEF" w:rsidRDefault="009D3EEF" w:rsidP="009601E4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Лот № </w:t>
      </w:r>
      <w:r>
        <w:rPr>
          <w:rFonts w:ascii="Times New Roman" w:hAnsi="Times New Roman"/>
          <w:sz w:val="26"/>
          <w:szCs w:val="26"/>
        </w:rPr>
        <w:t>2</w:t>
      </w:r>
      <w:r w:rsidRPr="009601E4">
        <w:rPr>
          <w:rFonts w:ascii="Times New Roman" w:hAnsi="Times New Roman"/>
          <w:sz w:val="26"/>
          <w:szCs w:val="26"/>
        </w:rPr>
        <w:t>. Нежилое помещение назначение: нежилое, этаж 1, общая площадь 44,7 кв.м., кадастровый номер: 32:27:0430411:132, местоположение: Брянская область, Унечский район, г. Унеча, ул. Малиновского, д. 8, пом. 3</w:t>
      </w:r>
      <w:r w:rsidRPr="009601E4">
        <w:rPr>
          <w:rFonts w:ascii="Times New Roman" w:hAnsi="Times New Roman"/>
          <w:bCs/>
          <w:sz w:val="26"/>
          <w:szCs w:val="26"/>
        </w:rPr>
        <w:t>, в 1</w:t>
      </w:r>
      <w:r>
        <w:rPr>
          <w:rFonts w:ascii="Times New Roman" w:hAnsi="Times New Roman"/>
          <w:bCs/>
          <w:sz w:val="26"/>
          <w:szCs w:val="26"/>
        </w:rPr>
        <w:t>5</w:t>
      </w:r>
      <w:r w:rsidRPr="009601E4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0</w:t>
      </w:r>
      <w:r w:rsidRPr="009601E4">
        <w:rPr>
          <w:rFonts w:ascii="Times New Roman" w:hAnsi="Times New Roman"/>
          <w:bCs/>
          <w:sz w:val="26"/>
          <w:szCs w:val="26"/>
        </w:rPr>
        <w:t>0 часов по московскому времени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9D3EEF" w:rsidRDefault="009D3EEF" w:rsidP="009601E4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Лот № 3. Н</w:t>
      </w:r>
      <w:r w:rsidRPr="009601E4">
        <w:rPr>
          <w:rFonts w:ascii="Times New Roman" w:hAnsi="Times New Roman"/>
          <w:bCs/>
          <w:sz w:val="26"/>
          <w:szCs w:val="26"/>
        </w:rPr>
        <w:t xml:space="preserve">ежилое помещение, </w:t>
      </w:r>
      <w:r w:rsidRPr="009601E4">
        <w:rPr>
          <w:rFonts w:ascii="Times New Roman" w:hAnsi="Times New Roman"/>
          <w:sz w:val="26"/>
          <w:szCs w:val="26"/>
        </w:rPr>
        <w:t>назначение: нежилое, этаж 1, общая площадь 36,5 кв.м., кадастровый номер: 32:27:0430502:327, местоположение: Брянская область, Унечский район, г. Унеча, ул. Залинейная, д. 1, пом. 2</w:t>
      </w:r>
      <w:r w:rsidRPr="009601E4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601E4">
        <w:rPr>
          <w:rFonts w:ascii="Times New Roman" w:hAnsi="Times New Roman"/>
          <w:bCs/>
          <w:sz w:val="26"/>
          <w:szCs w:val="26"/>
        </w:rPr>
        <w:t>в 1</w:t>
      </w:r>
      <w:r>
        <w:rPr>
          <w:rFonts w:ascii="Times New Roman" w:hAnsi="Times New Roman"/>
          <w:bCs/>
          <w:sz w:val="26"/>
          <w:szCs w:val="26"/>
        </w:rPr>
        <w:t>5</w:t>
      </w:r>
      <w:r w:rsidRPr="009601E4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3</w:t>
      </w:r>
      <w:r w:rsidRPr="009601E4">
        <w:rPr>
          <w:rFonts w:ascii="Times New Roman" w:hAnsi="Times New Roman"/>
          <w:bCs/>
          <w:sz w:val="26"/>
          <w:szCs w:val="26"/>
        </w:rPr>
        <w:t>0 часов по московскому времени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9D3EEF" w:rsidRPr="009601E4" w:rsidRDefault="009D3EEF" w:rsidP="009601E4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Лот № 4. Н</w:t>
      </w:r>
      <w:r w:rsidRPr="009601E4">
        <w:rPr>
          <w:rFonts w:ascii="Times New Roman" w:hAnsi="Times New Roman"/>
          <w:bCs/>
          <w:sz w:val="26"/>
          <w:szCs w:val="26"/>
        </w:rPr>
        <w:t xml:space="preserve">ежилое помещение, </w:t>
      </w:r>
      <w:r w:rsidRPr="009601E4">
        <w:rPr>
          <w:rFonts w:ascii="Times New Roman" w:hAnsi="Times New Roman"/>
          <w:sz w:val="26"/>
          <w:szCs w:val="26"/>
        </w:rPr>
        <w:t>назначение: нежилое, этаж 1, общая площадь 37,6 кв.м., кадастровый номер: 32:27:0430502:330, местоположение: Брянская область, Унечский район, г. Унеча, ул. Залинейная, д. 1, пом. 4</w:t>
      </w:r>
      <w:r>
        <w:rPr>
          <w:rFonts w:ascii="Times New Roman" w:hAnsi="Times New Roman"/>
          <w:sz w:val="26"/>
          <w:szCs w:val="26"/>
        </w:rPr>
        <w:t xml:space="preserve">, </w:t>
      </w:r>
      <w:r w:rsidRPr="009601E4">
        <w:rPr>
          <w:rFonts w:ascii="Times New Roman" w:hAnsi="Times New Roman"/>
          <w:bCs/>
          <w:sz w:val="26"/>
          <w:szCs w:val="26"/>
        </w:rPr>
        <w:t>в 1</w:t>
      </w:r>
      <w:r>
        <w:rPr>
          <w:rFonts w:ascii="Times New Roman" w:hAnsi="Times New Roman"/>
          <w:bCs/>
          <w:sz w:val="26"/>
          <w:szCs w:val="26"/>
        </w:rPr>
        <w:t>6</w:t>
      </w:r>
      <w:r w:rsidRPr="009601E4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0</w:t>
      </w:r>
      <w:r w:rsidRPr="009601E4">
        <w:rPr>
          <w:rFonts w:ascii="Times New Roman" w:hAnsi="Times New Roman"/>
          <w:bCs/>
          <w:sz w:val="26"/>
          <w:szCs w:val="26"/>
        </w:rPr>
        <w:t>0 часов по московскому времени</w:t>
      </w:r>
      <w:r>
        <w:rPr>
          <w:rFonts w:ascii="Times New Roman" w:hAnsi="Times New Roman"/>
          <w:bCs/>
          <w:sz w:val="26"/>
          <w:szCs w:val="26"/>
        </w:rPr>
        <w:t>,</w:t>
      </w:r>
    </w:p>
    <w:p w:rsidR="009D3EEF" w:rsidRPr="009601E4" w:rsidRDefault="009D3EEF" w:rsidP="00FF1821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считать не состоявш</w:t>
      </w:r>
      <w:r>
        <w:rPr>
          <w:rFonts w:ascii="Times New Roman" w:hAnsi="Times New Roman"/>
          <w:sz w:val="26"/>
          <w:szCs w:val="26"/>
        </w:rPr>
        <w:t>ей</w:t>
      </w:r>
      <w:r w:rsidRPr="009601E4">
        <w:rPr>
          <w:rFonts w:ascii="Times New Roman" w:hAnsi="Times New Roman"/>
          <w:sz w:val="26"/>
          <w:szCs w:val="26"/>
        </w:rPr>
        <w:t>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9601E4">
        <w:rPr>
          <w:rFonts w:ascii="Times New Roman" w:hAnsi="Times New Roman"/>
          <w:sz w:val="26"/>
          <w:szCs w:val="26"/>
        </w:rPr>
        <w:t xml:space="preserve">по каждому из лотов, в связи с тем, что не представлена ни одна заявка на участие в </w:t>
      </w:r>
      <w:r>
        <w:rPr>
          <w:rFonts w:ascii="Times New Roman" w:hAnsi="Times New Roman"/>
          <w:sz w:val="26"/>
          <w:szCs w:val="26"/>
        </w:rPr>
        <w:t>продаже</w:t>
      </w:r>
      <w:r w:rsidRPr="009601E4">
        <w:rPr>
          <w:rFonts w:ascii="Times New Roman" w:hAnsi="Times New Roman"/>
          <w:sz w:val="26"/>
          <w:szCs w:val="26"/>
        </w:rPr>
        <w:t xml:space="preserve">. </w:t>
      </w:r>
    </w:p>
    <w:p w:rsidR="009D3EEF" w:rsidRPr="009601E4" w:rsidRDefault="009D3EEF" w:rsidP="009601E4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Протокол о</w:t>
      </w:r>
      <w:r>
        <w:rPr>
          <w:rFonts w:ascii="Times New Roman" w:hAnsi="Times New Roman"/>
          <w:sz w:val="26"/>
          <w:szCs w:val="26"/>
        </w:rPr>
        <w:t xml:space="preserve">б итогах </w:t>
      </w:r>
      <w:r w:rsidRPr="009601E4">
        <w:rPr>
          <w:rFonts w:ascii="Times New Roman" w:hAnsi="Times New Roman"/>
          <w:sz w:val="26"/>
          <w:szCs w:val="26"/>
        </w:rPr>
        <w:t>продаж</w:t>
      </w:r>
      <w:r>
        <w:rPr>
          <w:rFonts w:ascii="Times New Roman" w:hAnsi="Times New Roman"/>
          <w:sz w:val="26"/>
          <w:szCs w:val="26"/>
        </w:rPr>
        <w:t>и</w:t>
      </w:r>
      <w:r w:rsidRPr="009601E4">
        <w:rPr>
          <w:rFonts w:ascii="Times New Roman" w:hAnsi="Times New Roman"/>
          <w:sz w:val="26"/>
          <w:szCs w:val="26"/>
        </w:rPr>
        <w:t xml:space="preserve"> муниципального имущества</w:t>
      </w:r>
      <w:r>
        <w:rPr>
          <w:rFonts w:ascii="Times New Roman" w:hAnsi="Times New Roman"/>
          <w:sz w:val="26"/>
          <w:szCs w:val="26"/>
        </w:rPr>
        <w:t xml:space="preserve"> без объявления цены</w:t>
      </w:r>
      <w:r w:rsidRPr="009601E4">
        <w:rPr>
          <w:rFonts w:ascii="Times New Roman" w:hAnsi="Times New Roman"/>
          <w:sz w:val="26"/>
          <w:szCs w:val="26"/>
        </w:rPr>
        <w:t xml:space="preserve">, размещен на официальном сайте Российской Федерации в сети Интернет </w:t>
      </w:r>
      <w:hyperlink r:id="rId5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 и на официальном сайте администрации Унечского района в сети Интернет </w:t>
      </w:r>
      <w:hyperlink r:id="rId6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9.</w:t>
      </w:r>
    </w:p>
    <w:p w:rsidR="009D3EEF" w:rsidRDefault="009D3EEF" w:rsidP="006C51D4">
      <w:pPr>
        <w:pStyle w:val="NoSpacing"/>
        <w:ind w:firstLine="708"/>
        <w:jc w:val="both"/>
        <w:rPr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>Информация о проведении продаж</w:t>
      </w:r>
      <w:r>
        <w:rPr>
          <w:rFonts w:ascii="Times New Roman" w:hAnsi="Times New Roman"/>
          <w:sz w:val="26"/>
          <w:szCs w:val="26"/>
        </w:rPr>
        <w:t>и</w:t>
      </w:r>
      <w:r w:rsidRPr="009601E4">
        <w:rPr>
          <w:rFonts w:ascii="Times New Roman" w:hAnsi="Times New Roman"/>
          <w:sz w:val="26"/>
          <w:szCs w:val="26"/>
        </w:rPr>
        <w:t xml:space="preserve"> муниципального имущества</w:t>
      </w:r>
      <w:r>
        <w:rPr>
          <w:rFonts w:ascii="Times New Roman" w:hAnsi="Times New Roman"/>
          <w:sz w:val="26"/>
          <w:szCs w:val="26"/>
        </w:rPr>
        <w:t xml:space="preserve"> без объявления цены</w:t>
      </w:r>
      <w:r w:rsidRPr="009601E4">
        <w:rPr>
          <w:rFonts w:ascii="Times New Roman" w:hAnsi="Times New Roman"/>
          <w:sz w:val="26"/>
          <w:szCs w:val="26"/>
        </w:rPr>
        <w:t xml:space="preserve"> была размещена на официальном сайте администрации Унечского района в сети «Интернет»  </w:t>
      </w:r>
      <w:hyperlink r:id="rId7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www</w:t>
        </w:r>
      </w:hyperlink>
      <w:hyperlink r:id="rId8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9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unradm</w:t>
        </w:r>
      </w:hyperlink>
      <w:hyperlink r:id="rId10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11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</w:rPr>
          <w:t>ru</w:t>
        </w:r>
      </w:hyperlink>
      <w:r w:rsidRPr="009601E4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18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,  на официальном сайте Российской Федерации в сети «Интернет» для размещения информации о проведении торгов </w:t>
      </w:r>
      <w:hyperlink r:id="rId12" w:history="1">
        <w:r w:rsidRPr="009601E4">
          <w:rPr>
            <w:rStyle w:val="Hyperlink"/>
            <w:rFonts w:ascii="Times New Roman" w:hAnsi="Times New Roman"/>
            <w:color w:val="auto"/>
            <w:sz w:val="26"/>
            <w:szCs w:val="26"/>
            <w:lang w:eastAsia="ar-SA"/>
          </w:rPr>
          <w:t>www.torgi.gov.ru</w:t>
        </w:r>
      </w:hyperlink>
      <w:r w:rsidRPr="009601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18</w:t>
      </w:r>
      <w:r w:rsidRPr="009601E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9601E4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9601E4">
        <w:rPr>
          <w:rFonts w:ascii="Times New Roman" w:hAnsi="Times New Roman"/>
          <w:sz w:val="26"/>
          <w:szCs w:val="26"/>
        </w:rPr>
        <w:t xml:space="preserve"> (извещение о проведении торгов                                           №  </w:t>
      </w:r>
      <w:r>
        <w:rPr>
          <w:rFonts w:ascii="Times New Roman" w:hAnsi="Times New Roman"/>
          <w:sz w:val="26"/>
          <w:szCs w:val="26"/>
        </w:rPr>
        <w:t>180419</w:t>
      </w:r>
      <w:r w:rsidRPr="009601E4">
        <w:rPr>
          <w:rFonts w:ascii="Times New Roman" w:hAnsi="Times New Roman"/>
          <w:sz w:val="26"/>
          <w:szCs w:val="26"/>
        </w:rPr>
        <w:t>/24186879/0</w:t>
      </w:r>
      <w:r>
        <w:rPr>
          <w:rFonts w:ascii="Times New Roman" w:hAnsi="Times New Roman"/>
          <w:sz w:val="26"/>
          <w:szCs w:val="26"/>
        </w:rPr>
        <w:t>2</w:t>
      </w:r>
      <w:r w:rsidRPr="009601E4">
        <w:rPr>
          <w:rFonts w:ascii="Times New Roman" w:hAnsi="Times New Roman"/>
          <w:sz w:val="26"/>
          <w:szCs w:val="26"/>
        </w:rPr>
        <w:t>).</w:t>
      </w:r>
    </w:p>
    <w:p w:rsidR="009D3EEF" w:rsidRDefault="009D3EEF" w:rsidP="009D2F08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                                                </w:t>
      </w:r>
    </w:p>
    <w:p w:rsidR="009D3EEF" w:rsidRPr="005916C2" w:rsidRDefault="009D3EEF" w:rsidP="005916C2">
      <w:pPr>
        <w:jc w:val="right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КУМИ Унечского района    </w:t>
      </w:r>
    </w:p>
    <w:p w:rsidR="009D3EEF" w:rsidRPr="005916C2" w:rsidRDefault="009D3EEF" w:rsidP="00F85FC1">
      <w:pPr>
        <w:rPr>
          <w:rFonts w:ascii="Times New Roman" w:hAnsi="Times New Roman"/>
          <w:sz w:val="26"/>
          <w:szCs w:val="26"/>
        </w:rPr>
      </w:pPr>
    </w:p>
    <w:p w:rsidR="009D3EEF" w:rsidRPr="005916C2" w:rsidRDefault="009D3EEF" w:rsidP="00F85FC1">
      <w:pPr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п</w:t>
      </w:r>
      <w:r w:rsidRPr="005916C2">
        <w:rPr>
          <w:rFonts w:ascii="Times New Roman" w:hAnsi="Times New Roman"/>
          <w:sz w:val="26"/>
          <w:szCs w:val="26"/>
        </w:rPr>
        <w:t>редседател</w:t>
      </w:r>
      <w:r>
        <w:rPr>
          <w:rFonts w:ascii="Times New Roman" w:hAnsi="Times New Roman"/>
          <w:sz w:val="26"/>
          <w:szCs w:val="26"/>
        </w:rPr>
        <w:t>я</w:t>
      </w:r>
      <w:r w:rsidRPr="005916C2">
        <w:rPr>
          <w:rFonts w:ascii="Times New Roman" w:hAnsi="Times New Roman"/>
          <w:sz w:val="26"/>
          <w:szCs w:val="26"/>
        </w:rPr>
        <w:t xml:space="preserve"> КУМИ Унечского района                      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Pr="005916C2">
        <w:rPr>
          <w:rFonts w:ascii="Times New Roman" w:hAnsi="Times New Roman"/>
          <w:sz w:val="26"/>
          <w:szCs w:val="26"/>
        </w:rPr>
        <w:t>Н.</w:t>
      </w:r>
      <w:r>
        <w:rPr>
          <w:rFonts w:ascii="Times New Roman" w:hAnsi="Times New Roman"/>
          <w:sz w:val="26"/>
          <w:szCs w:val="26"/>
        </w:rPr>
        <w:t>И. Аксенова</w:t>
      </w:r>
    </w:p>
    <w:p w:rsidR="009D3EEF" w:rsidRDefault="009D3EEF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9D3EEF" w:rsidRDefault="009D3EEF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Default="009D3EEF" w:rsidP="00301DCF">
      <w:pPr>
        <w:pStyle w:val="NoSpacing"/>
        <w:rPr>
          <w:rFonts w:ascii="Times New Roman" w:hAnsi="Times New Roman"/>
          <w:i/>
        </w:rPr>
      </w:pPr>
    </w:p>
    <w:p w:rsidR="009D3EEF" w:rsidRPr="00301DCF" w:rsidRDefault="009D3EEF" w:rsidP="00301DCF">
      <w:pPr>
        <w:pStyle w:val="NoSpacing"/>
        <w:rPr>
          <w:rFonts w:ascii="Times New Roman" w:hAnsi="Times New Roman"/>
          <w:i/>
        </w:rPr>
      </w:pPr>
      <w:r w:rsidRPr="00301DCF">
        <w:rPr>
          <w:rFonts w:ascii="Times New Roman" w:hAnsi="Times New Roman"/>
          <w:i/>
        </w:rPr>
        <w:t>И.В. Савостьянова</w:t>
      </w:r>
    </w:p>
    <w:p w:rsidR="009D3EEF" w:rsidRPr="00301DCF" w:rsidRDefault="009D3EEF" w:rsidP="00301DCF">
      <w:pPr>
        <w:pStyle w:val="NoSpacing"/>
        <w:rPr>
          <w:rFonts w:ascii="Times New Roman" w:hAnsi="Times New Roman"/>
        </w:rPr>
      </w:pPr>
      <w:r w:rsidRPr="00301DCF">
        <w:rPr>
          <w:rFonts w:ascii="Times New Roman" w:hAnsi="Times New Roman"/>
          <w:i/>
        </w:rPr>
        <w:t>(848351) 2-38-87</w:t>
      </w:r>
    </w:p>
    <w:p w:rsidR="009D3EEF" w:rsidRDefault="009D3EEF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9D3EEF" w:rsidRDefault="009D3EEF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9D3EEF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D37"/>
    <w:rsid w:val="000676F1"/>
    <w:rsid w:val="001032FA"/>
    <w:rsid w:val="002071F3"/>
    <w:rsid w:val="00227D6F"/>
    <w:rsid w:val="00257216"/>
    <w:rsid w:val="00284725"/>
    <w:rsid w:val="002B4425"/>
    <w:rsid w:val="00301DCF"/>
    <w:rsid w:val="00337CD2"/>
    <w:rsid w:val="003503BE"/>
    <w:rsid w:val="00392D37"/>
    <w:rsid w:val="003C3362"/>
    <w:rsid w:val="004875C6"/>
    <w:rsid w:val="00523BD4"/>
    <w:rsid w:val="005916C2"/>
    <w:rsid w:val="006C51D4"/>
    <w:rsid w:val="00730633"/>
    <w:rsid w:val="0073067A"/>
    <w:rsid w:val="007974C5"/>
    <w:rsid w:val="007A0C0D"/>
    <w:rsid w:val="00926A72"/>
    <w:rsid w:val="009601E4"/>
    <w:rsid w:val="009A06AF"/>
    <w:rsid w:val="009D2F08"/>
    <w:rsid w:val="009D3EEF"/>
    <w:rsid w:val="00A27C0F"/>
    <w:rsid w:val="00B150C9"/>
    <w:rsid w:val="00B24C19"/>
    <w:rsid w:val="00B364D5"/>
    <w:rsid w:val="00BB0895"/>
    <w:rsid w:val="00C954EA"/>
    <w:rsid w:val="00D544E2"/>
    <w:rsid w:val="00D67709"/>
    <w:rsid w:val="00DA0D77"/>
    <w:rsid w:val="00DA2F7F"/>
    <w:rsid w:val="00E16950"/>
    <w:rsid w:val="00E177B7"/>
    <w:rsid w:val="00E23295"/>
    <w:rsid w:val="00EB0BA6"/>
    <w:rsid w:val="00EE41FC"/>
    <w:rsid w:val="00F40DBC"/>
    <w:rsid w:val="00F414FB"/>
    <w:rsid w:val="00F85FC1"/>
    <w:rsid w:val="00F93553"/>
    <w:rsid w:val="00F95DD1"/>
    <w:rsid w:val="00FC2DBF"/>
    <w:rsid w:val="00FD1E80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0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601E4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01E4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92D3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85FC1"/>
  </w:style>
  <w:style w:type="paragraph" w:customStyle="1" w:styleId="a">
    <w:name w:val="Знак"/>
    <w:basedOn w:val="Normal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</TotalTime>
  <Pages>2</Pages>
  <Words>518</Words>
  <Characters>2957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21</cp:revision>
  <dcterms:created xsi:type="dcterms:W3CDTF">2017-08-14T07:09:00Z</dcterms:created>
  <dcterms:modified xsi:type="dcterms:W3CDTF">2019-05-20T09:46:00Z</dcterms:modified>
</cp:coreProperties>
</file>